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0EF42" w14:textId="77777777" w:rsidR="00BD046C" w:rsidRDefault="00BD046C" w:rsidP="00BD046C">
      <w:pPr>
        <w:pStyle w:val="NoSpacing"/>
      </w:pPr>
      <w:r>
        <w:rPr>
          <w:u w:val="single"/>
        </w:rPr>
        <w:t>John PLESELEY</w:t>
      </w:r>
      <w:r>
        <w:t xml:space="preserve">  </w:t>
      </w:r>
      <w:proofErr w:type="gramStart"/>
      <w:r>
        <w:t xml:space="preserve">   (</w:t>
      </w:r>
      <w:proofErr w:type="gramEnd"/>
      <w:r>
        <w:t>fl.1482)</w:t>
      </w:r>
    </w:p>
    <w:p w14:paraId="07C789ED" w14:textId="77777777" w:rsidR="00BD046C" w:rsidRDefault="00BD046C" w:rsidP="00BD046C">
      <w:pPr>
        <w:pStyle w:val="NoSpacing"/>
      </w:pPr>
      <w:r>
        <w:t>Chaplain.</w:t>
      </w:r>
    </w:p>
    <w:p w14:paraId="0D02FF80" w14:textId="77777777" w:rsidR="00BD046C" w:rsidRDefault="00BD046C" w:rsidP="00BD046C">
      <w:pPr>
        <w:pStyle w:val="NoSpacing"/>
      </w:pPr>
    </w:p>
    <w:p w14:paraId="47108008" w14:textId="77777777" w:rsidR="00BD046C" w:rsidRDefault="00BD046C" w:rsidP="00BD046C">
      <w:pPr>
        <w:pStyle w:val="NoSpacing"/>
      </w:pPr>
    </w:p>
    <w:p w14:paraId="5F0C8507" w14:textId="77777777" w:rsidR="00BD046C" w:rsidRDefault="00BD046C" w:rsidP="00BD046C">
      <w:pPr>
        <w:pStyle w:val="NoSpacing"/>
      </w:pPr>
      <w:r>
        <w:t>27 Jul.1482</w:t>
      </w:r>
      <w:r>
        <w:tab/>
        <w:t xml:space="preserve">He was instituted to a moiety of the rectory of </w:t>
      </w:r>
      <w:proofErr w:type="spellStart"/>
      <w:r>
        <w:t>Tireswell</w:t>
      </w:r>
      <w:proofErr w:type="spellEnd"/>
      <w:r>
        <w:t>, Nottinghamshire,</w:t>
      </w:r>
    </w:p>
    <w:p w14:paraId="7E583A60" w14:textId="77777777" w:rsidR="00BD046C" w:rsidRDefault="00BD046C" w:rsidP="00BD046C">
      <w:pPr>
        <w:pStyle w:val="NoSpacing"/>
      </w:pPr>
      <w:r>
        <w:tab/>
      </w:r>
      <w:r>
        <w:tab/>
        <w:t>on the south side.</w:t>
      </w:r>
    </w:p>
    <w:p w14:paraId="19C4771A" w14:textId="77777777" w:rsidR="00BD046C" w:rsidRDefault="00BD046C" w:rsidP="00BD046C">
      <w:pPr>
        <w:pStyle w:val="NoSpacing"/>
      </w:pPr>
      <w:r>
        <w:tab/>
      </w:r>
      <w:r>
        <w:tab/>
        <w:t>(“The Register of Thomas Rotherham, Archbishop of York 1480-1500</w:t>
      </w:r>
    </w:p>
    <w:p w14:paraId="2119EE99" w14:textId="77777777" w:rsidR="00BD046C" w:rsidRDefault="00BD046C" w:rsidP="00BD046C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p.21)</w:t>
      </w:r>
    </w:p>
    <w:p w14:paraId="7AE3285D" w14:textId="77777777" w:rsidR="00BD046C" w:rsidRDefault="00BD046C" w:rsidP="00BD046C">
      <w:pPr>
        <w:pStyle w:val="NoSpacing"/>
      </w:pPr>
    </w:p>
    <w:p w14:paraId="77906E3E" w14:textId="77777777" w:rsidR="00BD046C" w:rsidRDefault="00BD046C" w:rsidP="00BD046C">
      <w:pPr>
        <w:pStyle w:val="NoSpacing"/>
      </w:pPr>
    </w:p>
    <w:p w14:paraId="7AE24777" w14:textId="77777777" w:rsidR="00BD046C" w:rsidRDefault="00BD046C" w:rsidP="00BD046C">
      <w:pPr>
        <w:pStyle w:val="NoSpacing"/>
      </w:pPr>
      <w:r>
        <w:t>1 May 2019</w:t>
      </w:r>
    </w:p>
    <w:p w14:paraId="6054328D" w14:textId="77777777" w:rsidR="006B2F86" w:rsidRPr="00E71FC3" w:rsidRDefault="00BD046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0A048" w14:textId="77777777" w:rsidR="00BD046C" w:rsidRDefault="00BD046C" w:rsidP="00E71FC3">
      <w:pPr>
        <w:spacing w:after="0" w:line="240" w:lineRule="auto"/>
      </w:pPr>
      <w:r>
        <w:separator/>
      </w:r>
    </w:p>
  </w:endnote>
  <w:endnote w:type="continuationSeparator" w:id="0">
    <w:p w14:paraId="5E6C100C" w14:textId="77777777" w:rsidR="00BD046C" w:rsidRDefault="00BD04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F3F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43912" w14:textId="77777777" w:rsidR="00BD046C" w:rsidRDefault="00BD046C" w:rsidP="00E71FC3">
      <w:pPr>
        <w:spacing w:after="0" w:line="240" w:lineRule="auto"/>
      </w:pPr>
      <w:r>
        <w:separator/>
      </w:r>
    </w:p>
  </w:footnote>
  <w:footnote w:type="continuationSeparator" w:id="0">
    <w:p w14:paraId="3CF2E73E" w14:textId="77777777" w:rsidR="00BD046C" w:rsidRDefault="00BD04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6C"/>
    <w:rsid w:val="001A7C09"/>
    <w:rsid w:val="00577BD5"/>
    <w:rsid w:val="00656CBA"/>
    <w:rsid w:val="006A1F77"/>
    <w:rsid w:val="00733BE7"/>
    <w:rsid w:val="00AB52E8"/>
    <w:rsid w:val="00B16D3F"/>
    <w:rsid w:val="00BB41AC"/>
    <w:rsid w:val="00BD046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B18C"/>
  <w15:chartTrackingRefBased/>
  <w15:docId w15:val="{26A2B20E-2ABE-4D21-ADDE-3E1CC1C0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2019-05-18T20:24:00Z</dcterms:created>
  <dcterms:modified xsi:type="dcterms:W3CDTF">2019-05-18T20:25:00Z</dcterms:modified>
</cp:coreProperties>
</file>